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73449" w14:textId="7159653F" w:rsidR="00C77C2C" w:rsidRDefault="00C77C2C" w:rsidP="00C77C2C">
      <w:pPr>
        <w:tabs>
          <w:tab w:val="left" w:pos="993"/>
          <w:tab w:val="left" w:pos="1134"/>
        </w:tabs>
        <w:rPr>
          <w:rFonts w:cs="Arial"/>
        </w:rPr>
      </w:pPr>
      <w:r w:rsidRPr="00A32CB3">
        <w:rPr>
          <w:rFonts w:cs="Arial"/>
        </w:rPr>
        <w:t>Številka:</w:t>
      </w:r>
      <w:r w:rsidR="009227F0">
        <w:rPr>
          <w:rFonts w:cs="Arial"/>
        </w:rPr>
        <w:t xml:space="preserve"> </w:t>
      </w:r>
      <w:r w:rsidR="00BB5CDA">
        <w:rPr>
          <w:rFonts w:cs="Arial"/>
        </w:rPr>
        <w:t>4300-000</w:t>
      </w:r>
      <w:r w:rsidR="00817158">
        <w:rPr>
          <w:rFonts w:cs="Arial"/>
        </w:rPr>
        <w:t>3</w:t>
      </w:r>
      <w:r w:rsidR="00BB5CDA">
        <w:rPr>
          <w:rFonts w:cs="Arial"/>
        </w:rPr>
        <w:t>/202</w:t>
      </w:r>
      <w:r w:rsidR="00817158">
        <w:rPr>
          <w:rFonts w:cs="Arial"/>
        </w:rPr>
        <w:t>6</w:t>
      </w:r>
      <w:r w:rsidR="00BB5CDA">
        <w:rPr>
          <w:rFonts w:cs="Arial"/>
        </w:rPr>
        <w:t>-2</w:t>
      </w:r>
    </w:p>
    <w:p w14:paraId="14ED9BC7" w14:textId="3A77EE34" w:rsidR="00C77C2C" w:rsidRPr="00A32CB3" w:rsidRDefault="00C77C2C" w:rsidP="00C77C2C">
      <w:pPr>
        <w:tabs>
          <w:tab w:val="left" w:pos="993"/>
          <w:tab w:val="left" w:pos="1134"/>
        </w:tabs>
        <w:rPr>
          <w:rFonts w:cs="Arial"/>
          <w:i/>
        </w:rPr>
      </w:pPr>
      <w:r>
        <w:rPr>
          <w:rFonts w:cs="Arial"/>
        </w:rPr>
        <w:t>JN BR:</w:t>
      </w:r>
      <w:r w:rsidRPr="00A32CB3">
        <w:rPr>
          <w:rFonts w:cs="Arial"/>
        </w:rPr>
        <w:t xml:space="preserve"> </w:t>
      </w:r>
      <w:r w:rsidR="002F16AA">
        <w:rPr>
          <w:rFonts w:cs="Arial"/>
        </w:rPr>
        <w:t>202</w:t>
      </w:r>
      <w:r w:rsidR="00817158">
        <w:rPr>
          <w:rFonts w:cs="Arial"/>
        </w:rPr>
        <w:t>6</w:t>
      </w:r>
      <w:r w:rsidR="002F16AA">
        <w:rPr>
          <w:rFonts w:cs="Arial"/>
        </w:rPr>
        <w:t>-</w:t>
      </w:r>
      <w:r w:rsidR="00817158">
        <w:rPr>
          <w:rFonts w:cs="Arial"/>
        </w:rPr>
        <w:t>235</w:t>
      </w:r>
    </w:p>
    <w:p w14:paraId="7A7DF12A" w14:textId="77777777" w:rsidR="00C77C2C" w:rsidRPr="00A32CB3" w:rsidRDefault="00C77C2C" w:rsidP="00C77C2C">
      <w:pPr>
        <w:rPr>
          <w:rFonts w:cs="Arial"/>
        </w:rPr>
      </w:pPr>
    </w:p>
    <w:p w14:paraId="4C99CA39" w14:textId="77777777" w:rsidR="00C77C2C" w:rsidRPr="00A32CB3" w:rsidRDefault="00C77C2C" w:rsidP="00C77C2C">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42EFD130" w14:textId="77777777" w:rsidR="00C77C2C" w:rsidRPr="00A32CB3" w:rsidRDefault="00C77C2C" w:rsidP="00C77C2C">
      <w:pPr>
        <w:tabs>
          <w:tab w:val="left" w:pos="1026"/>
        </w:tabs>
        <w:jc w:val="both"/>
        <w:rPr>
          <w:rFonts w:cs="Arial"/>
        </w:rPr>
      </w:pPr>
    </w:p>
    <w:p w14:paraId="0538E82C" w14:textId="77777777" w:rsidR="00C77C2C" w:rsidRPr="00A32CB3" w:rsidRDefault="00C77C2C" w:rsidP="00C77C2C">
      <w:pPr>
        <w:spacing w:before="120"/>
        <w:jc w:val="center"/>
        <w:rPr>
          <w:rFonts w:cs="Arial"/>
          <w:b/>
        </w:rPr>
      </w:pPr>
      <w:r w:rsidRPr="00A32CB3">
        <w:rPr>
          <w:rFonts w:cs="Arial"/>
          <w:b/>
        </w:rPr>
        <w:t>IZJAVO O UDELEŽBI FIZIČNIH IN PRAVNIH OSEB V LASTNIŠTVU SODELUJOČEGA PODJETJA</w:t>
      </w:r>
    </w:p>
    <w:p w14:paraId="732F8944" w14:textId="77777777" w:rsidR="00C77C2C" w:rsidRPr="00A32CB3" w:rsidRDefault="00C77C2C" w:rsidP="00C77C2C">
      <w:pPr>
        <w:pStyle w:val="Default"/>
        <w:spacing w:line="260" w:lineRule="exact"/>
        <w:jc w:val="both"/>
        <w:rPr>
          <w:rFonts w:ascii="Arial" w:hAnsi="Arial" w:cs="Arial"/>
          <w:b/>
          <w:bCs/>
          <w:sz w:val="22"/>
          <w:szCs w:val="22"/>
        </w:rPr>
      </w:pPr>
    </w:p>
    <w:p w14:paraId="01B1F92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23AF318B"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130C7113"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5F5AACA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349DAEAD"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42E4F0" w14:textId="77777777" w:rsidR="00C77C2C" w:rsidRPr="00A32CB3" w:rsidRDefault="00C77C2C" w:rsidP="00C77C2C">
      <w:pPr>
        <w:pStyle w:val="Default"/>
        <w:spacing w:line="260" w:lineRule="exact"/>
        <w:rPr>
          <w:rFonts w:ascii="Arial" w:hAnsi="Arial" w:cs="Arial"/>
          <w:b/>
          <w:bCs/>
          <w:sz w:val="22"/>
          <w:szCs w:val="22"/>
        </w:rPr>
      </w:pPr>
    </w:p>
    <w:p w14:paraId="4155869B" w14:textId="77777777" w:rsidR="00C77C2C" w:rsidRPr="00A32CB3" w:rsidRDefault="00C77C2C" w:rsidP="00C77C2C">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919C3BA" w14:textId="77777777" w:rsidR="00C77C2C" w:rsidRPr="00A32CB3" w:rsidRDefault="00C77C2C" w:rsidP="00C77C2C">
      <w:pPr>
        <w:pStyle w:val="Default"/>
        <w:spacing w:line="260" w:lineRule="exact"/>
        <w:jc w:val="both"/>
        <w:rPr>
          <w:rFonts w:ascii="Arial" w:hAnsi="Arial" w:cs="Arial"/>
          <w:b/>
          <w:sz w:val="22"/>
          <w:szCs w:val="22"/>
        </w:rPr>
      </w:pPr>
    </w:p>
    <w:p w14:paraId="3C765AC3" w14:textId="77777777" w:rsidR="00C77C2C" w:rsidRPr="00A32CB3" w:rsidRDefault="00C77C2C" w:rsidP="00C77C2C">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384BA6A"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35F04A9A"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E6AC478"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1001738"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87A133" w14:textId="77777777" w:rsidR="00C77C2C" w:rsidRPr="00A32CB3" w:rsidRDefault="00C77C2C" w:rsidP="00C77C2C">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D4003E8" w14:textId="77777777" w:rsidR="00C77C2C" w:rsidRPr="00A32CB3" w:rsidRDefault="00C77C2C" w:rsidP="00C77C2C">
      <w:pPr>
        <w:pStyle w:val="Default"/>
        <w:spacing w:line="260" w:lineRule="exact"/>
        <w:jc w:val="both"/>
        <w:rPr>
          <w:rFonts w:ascii="Arial" w:hAnsi="Arial" w:cs="Arial"/>
          <w:sz w:val="22"/>
          <w:szCs w:val="22"/>
        </w:rPr>
      </w:pPr>
    </w:p>
    <w:p w14:paraId="7BE2C813" w14:textId="77777777" w:rsidR="00C77C2C" w:rsidRPr="00A32CB3" w:rsidRDefault="00C77C2C" w:rsidP="00C77C2C">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46227737" w14:textId="77777777" w:rsidR="00C77C2C" w:rsidRPr="00A32CB3" w:rsidRDefault="00C77C2C" w:rsidP="00C77C2C">
      <w:pPr>
        <w:pStyle w:val="Default"/>
        <w:spacing w:line="260" w:lineRule="exact"/>
        <w:jc w:val="both"/>
        <w:rPr>
          <w:rFonts w:ascii="Arial" w:hAnsi="Arial" w:cs="Arial"/>
          <w:b/>
          <w:sz w:val="22"/>
          <w:szCs w:val="22"/>
        </w:rPr>
      </w:pPr>
    </w:p>
    <w:p w14:paraId="33444BA1" w14:textId="77777777" w:rsidR="00C77C2C" w:rsidRPr="00A32CB3" w:rsidRDefault="00C77C2C" w:rsidP="00C77C2C">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E162060"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1E4E84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15AED63D"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F5DA6B8"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76D1C266"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681BB013"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093EADD6"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49F918E"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9FD1DF"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43375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AE206D"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21ED50F" w14:textId="77777777" w:rsidR="00C77C2C" w:rsidRPr="00C5642E" w:rsidRDefault="00C77C2C" w:rsidP="00C77C2C">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3E063AA" w14:textId="77777777" w:rsidR="00C77C2C" w:rsidRDefault="00C77C2C" w:rsidP="00C77C2C">
      <w:pPr>
        <w:pStyle w:val="Default"/>
        <w:spacing w:line="260" w:lineRule="exact"/>
        <w:rPr>
          <w:rFonts w:ascii="Arial" w:hAnsi="Arial" w:cs="Arial"/>
          <w:b/>
          <w:bCs/>
          <w:sz w:val="22"/>
          <w:szCs w:val="22"/>
        </w:rPr>
      </w:pPr>
    </w:p>
    <w:p w14:paraId="225C219D" w14:textId="77777777" w:rsidR="00C77C2C" w:rsidRPr="00A32CB3" w:rsidRDefault="00C77C2C" w:rsidP="00C77C2C">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438247FF" w14:textId="77777777" w:rsidR="00C77C2C" w:rsidRPr="00A32CB3" w:rsidRDefault="00C77C2C" w:rsidP="00C77C2C">
      <w:pPr>
        <w:pStyle w:val="Default"/>
        <w:spacing w:line="260" w:lineRule="exact"/>
        <w:jc w:val="both"/>
        <w:rPr>
          <w:rFonts w:ascii="Arial" w:hAnsi="Arial" w:cs="Arial"/>
          <w:sz w:val="22"/>
          <w:szCs w:val="22"/>
        </w:rPr>
      </w:pPr>
    </w:p>
    <w:p w14:paraId="7810D1CF" w14:textId="77777777" w:rsidR="00C77C2C" w:rsidRPr="00A32CB3" w:rsidRDefault="00C77C2C" w:rsidP="00C77C2C">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384DD9AD"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DA495D8"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E154AB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1DF7697"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14D5563A"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7599A9A"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38CF43E"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182B062"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3DB592D7" w14:textId="77777777" w:rsidR="00C77C2C" w:rsidRPr="00A32CB3" w:rsidRDefault="00C77C2C" w:rsidP="00C77C2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9CF2A07" w14:textId="77777777" w:rsidR="00C77C2C" w:rsidRPr="00A32CB3" w:rsidRDefault="00C77C2C" w:rsidP="00C77C2C">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B8C4C46" w14:textId="77777777" w:rsidR="00C77C2C" w:rsidRPr="00A32CB3" w:rsidRDefault="00C77C2C" w:rsidP="00C77C2C">
      <w:pPr>
        <w:pStyle w:val="Default"/>
        <w:spacing w:line="260" w:lineRule="exact"/>
        <w:jc w:val="both"/>
        <w:rPr>
          <w:rFonts w:ascii="Arial" w:hAnsi="Arial" w:cs="Arial"/>
          <w:sz w:val="22"/>
          <w:szCs w:val="22"/>
        </w:rPr>
      </w:pPr>
    </w:p>
    <w:p w14:paraId="7056EB79" w14:textId="77777777" w:rsidR="00C77C2C" w:rsidRPr="00A32CB3" w:rsidRDefault="00C77C2C" w:rsidP="00C77C2C">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51947D30" w14:textId="77777777" w:rsidR="00C77C2C" w:rsidRPr="00A32CB3" w:rsidRDefault="00C77C2C" w:rsidP="00C77C2C">
      <w:pPr>
        <w:pStyle w:val="Default"/>
        <w:jc w:val="both"/>
        <w:rPr>
          <w:rFonts w:ascii="Arial" w:hAnsi="Arial" w:cs="Arial"/>
          <w:sz w:val="22"/>
          <w:szCs w:val="22"/>
        </w:rPr>
      </w:pPr>
    </w:p>
    <w:p w14:paraId="48937A92" w14:textId="77777777" w:rsidR="00C77C2C" w:rsidRPr="00A32CB3" w:rsidRDefault="00C77C2C" w:rsidP="00C77C2C">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CD20E9A" w14:textId="77777777" w:rsidR="00C77C2C" w:rsidRPr="00A32CB3" w:rsidRDefault="00C77C2C" w:rsidP="00C77C2C">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1870271" w14:textId="77777777" w:rsidR="00C77C2C" w:rsidRPr="00A32CB3" w:rsidRDefault="00C77C2C" w:rsidP="00C77C2C">
      <w:pPr>
        <w:pStyle w:val="Default"/>
        <w:jc w:val="both"/>
        <w:rPr>
          <w:rFonts w:ascii="Arial" w:hAnsi="Arial" w:cs="Arial"/>
          <w:sz w:val="22"/>
          <w:szCs w:val="22"/>
        </w:rPr>
      </w:pPr>
    </w:p>
    <w:p w14:paraId="33754A05" w14:textId="77777777" w:rsidR="00C77C2C" w:rsidRPr="00A32CB3" w:rsidRDefault="00C77C2C" w:rsidP="00C77C2C">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5A578A9" w14:textId="77777777" w:rsidR="00C77C2C" w:rsidRPr="00A32CB3" w:rsidRDefault="00C77C2C" w:rsidP="00C77C2C">
      <w:pPr>
        <w:pStyle w:val="Default"/>
        <w:jc w:val="both"/>
        <w:rPr>
          <w:rFonts w:ascii="Arial" w:hAnsi="Arial" w:cs="Arial"/>
          <w:sz w:val="22"/>
          <w:szCs w:val="22"/>
        </w:rPr>
      </w:pPr>
    </w:p>
    <w:p w14:paraId="2812BE61" w14:textId="77777777" w:rsidR="00C77C2C" w:rsidRPr="00A32CB3" w:rsidRDefault="00C77C2C" w:rsidP="00C77C2C">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721E5C43" w14:textId="77777777" w:rsidR="00C77C2C" w:rsidRPr="00A32CB3" w:rsidRDefault="00C77C2C" w:rsidP="00C77C2C">
      <w:pPr>
        <w:pStyle w:val="Default"/>
        <w:jc w:val="both"/>
        <w:rPr>
          <w:rFonts w:ascii="Arial" w:hAnsi="Arial" w:cs="Arial"/>
          <w:sz w:val="22"/>
          <w:szCs w:val="22"/>
        </w:rPr>
      </w:pPr>
    </w:p>
    <w:p w14:paraId="11C66C0E" w14:textId="77777777" w:rsidR="00C77C2C" w:rsidRPr="00A32CB3" w:rsidRDefault="00C77C2C" w:rsidP="00C77C2C">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042C165A" w14:textId="77777777" w:rsidR="00C77C2C" w:rsidRPr="00A32CB3" w:rsidRDefault="00C77C2C" w:rsidP="00C77C2C">
      <w:pPr>
        <w:jc w:val="both"/>
        <w:rPr>
          <w:rFonts w:cs="Arial"/>
        </w:rPr>
      </w:pPr>
    </w:p>
    <w:p w14:paraId="2A623631" w14:textId="77777777" w:rsidR="00C77C2C" w:rsidRPr="00A32CB3" w:rsidRDefault="00C77C2C" w:rsidP="00C77C2C">
      <w:pPr>
        <w:jc w:val="both"/>
        <w:rPr>
          <w:rFonts w:cs="Arial"/>
        </w:rPr>
      </w:pPr>
    </w:p>
    <w:p w14:paraId="14C5B1D2" w14:textId="77777777" w:rsidR="00C77C2C" w:rsidRPr="00A32CB3" w:rsidRDefault="00C77C2C" w:rsidP="00C77C2C">
      <w:pPr>
        <w:jc w:val="both"/>
        <w:rPr>
          <w:rFonts w:cs="Arial"/>
        </w:rPr>
      </w:pPr>
    </w:p>
    <w:p w14:paraId="7F438BB8" w14:textId="77777777" w:rsidR="00C77C2C" w:rsidRPr="00A32CB3" w:rsidRDefault="00C77C2C" w:rsidP="00C77C2C">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5D540827" w14:textId="77777777" w:rsidR="00C77C2C" w:rsidRPr="00A32CB3" w:rsidRDefault="00C77C2C" w:rsidP="00C77C2C">
      <w:pPr>
        <w:jc w:val="both"/>
        <w:rPr>
          <w:rFonts w:cs="Arial"/>
        </w:rPr>
      </w:pPr>
      <w:r>
        <w:rPr>
          <w:rFonts w:cs="Arial"/>
        </w:rPr>
        <w:tab/>
      </w:r>
      <w:r>
        <w:rPr>
          <w:rFonts w:cs="Arial"/>
        </w:rPr>
        <w:tab/>
      </w:r>
      <w:r>
        <w:rPr>
          <w:rFonts w:cs="Arial"/>
        </w:rPr>
        <w:tab/>
      </w:r>
      <w:r>
        <w:rPr>
          <w:rFonts w:cs="Arial"/>
        </w:rPr>
        <w:tab/>
        <w:t xml:space="preserve">             </w:t>
      </w:r>
      <w:r>
        <w:rPr>
          <w:rFonts w:cs="Arial"/>
        </w:rPr>
        <w:tab/>
      </w:r>
      <w:r w:rsidRPr="00A32CB3">
        <w:rPr>
          <w:rFonts w:cs="Arial"/>
        </w:rPr>
        <w:t>Podpis zakonitega zastopnika</w:t>
      </w:r>
      <w:r>
        <w:rPr>
          <w:rFonts w:cs="Arial"/>
        </w:rPr>
        <w:t xml:space="preserve"> in žig</w:t>
      </w:r>
    </w:p>
    <w:p w14:paraId="7BC9B92D" w14:textId="77777777" w:rsidR="00C77C2C" w:rsidRPr="00A32CB3" w:rsidRDefault="00C77C2C" w:rsidP="00C77C2C">
      <w:pPr>
        <w:pStyle w:val="Default"/>
        <w:spacing w:line="260" w:lineRule="exact"/>
        <w:jc w:val="both"/>
        <w:rPr>
          <w:rFonts w:ascii="Arial" w:hAnsi="Arial" w:cs="Arial"/>
          <w:sz w:val="22"/>
          <w:szCs w:val="22"/>
        </w:rPr>
      </w:pPr>
    </w:p>
    <w:p w14:paraId="04D1DA9A" w14:textId="77777777" w:rsidR="00C77C2C" w:rsidRPr="00A32CB3" w:rsidRDefault="00C77C2C" w:rsidP="00C77C2C">
      <w:pPr>
        <w:rPr>
          <w:rFonts w:cs="Arial"/>
          <w:i/>
        </w:rPr>
      </w:pPr>
    </w:p>
    <w:p w14:paraId="01BC051D" w14:textId="77777777" w:rsidR="00C77C2C" w:rsidRPr="00A32CB3" w:rsidRDefault="00C77C2C" w:rsidP="00C77C2C">
      <w:pPr>
        <w:rPr>
          <w:rFonts w:cs="Arial"/>
          <w:i/>
        </w:rPr>
      </w:pPr>
    </w:p>
    <w:p w14:paraId="251CE1BC" w14:textId="77777777" w:rsidR="00C77C2C" w:rsidRPr="00A32CB3" w:rsidRDefault="00C77C2C" w:rsidP="00C77C2C">
      <w:pPr>
        <w:rPr>
          <w:rFonts w:cs="Arial"/>
          <w:i/>
        </w:rPr>
      </w:pPr>
    </w:p>
    <w:p w14:paraId="600CA59D" w14:textId="77777777" w:rsidR="00C77C2C" w:rsidRPr="00A32CB3" w:rsidRDefault="00C77C2C" w:rsidP="00C77C2C">
      <w:pPr>
        <w:rPr>
          <w:rFonts w:cs="Arial"/>
          <w:i/>
        </w:rPr>
      </w:pPr>
    </w:p>
    <w:p w14:paraId="603A7158" w14:textId="77777777" w:rsidR="00C77C2C" w:rsidRPr="00A32CB3" w:rsidRDefault="00C77C2C" w:rsidP="00C77C2C">
      <w:pPr>
        <w:rPr>
          <w:rFonts w:cs="Arial"/>
          <w:i/>
        </w:rPr>
      </w:pPr>
    </w:p>
    <w:p w14:paraId="3D1B19BB" w14:textId="77777777" w:rsidR="00C77C2C" w:rsidRPr="00A32CB3" w:rsidRDefault="00C77C2C" w:rsidP="00C77C2C">
      <w:pPr>
        <w:rPr>
          <w:rFonts w:cs="Arial"/>
          <w:i/>
        </w:rPr>
      </w:pPr>
    </w:p>
    <w:p w14:paraId="53B6EFD4" w14:textId="77777777" w:rsidR="00C77C2C" w:rsidRPr="00A32CB3" w:rsidRDefault="00C77C2C" w:rsidP="00C77C2C">
      <w:pPr>
        <w:rPr>
          <w:rFonts w:cs="Arial"/>
          <w:i/>
        </w:rPr>
      </w:pPr>
    </w:p>
    <w:p w14:paraId="2C1B6A23" w14:textId="77777777" w:rsidR="00C77C2C" w:rsidRPr="00A32CB3" w:rsidRDefault="00C77C2C" w:rsidP="00C77C2C">
      <w:pPr>
        <w:rPr>
          <w:rFonts w:cs="Arial"/>
          <w:i/>
        </w:rPr>
      </w:pPr>
    </w:p>
    <w:p w14:paraId="32C39D8D" w14:textId="77777777" w:rsidR="00C77C2C" w:rsidRPr="00A32CB3" w:rsidRDefault="00C77C2C" w:rsidP="00C77C2C">
      <w:pPr>
        <w:rPr>
          <w:rFonts w:cs="Arial"/>
          <w:i/>
        </w:rPr>
      </w:pPr>
    </w:p>
    <w:p w14:paraId="15800616" w14:textId="77777777" w:rsidR="00C77C2C" w:rsidRPr="00A32CB3" w:rsidRDefault="00C77C2C" w:rsidP="00C77C2C">
      <w:pPr>
        <w:rPr>
          <w:rFonts w:cs="Arial"/>
          <w:i/>
        </w:rPr>
      </w:pPr>
    </w:p>
    <w:p w14:paraId="6B7647FD" w14:textId="77777777" w:rsidR="00C77C2C" w:rsidRPr="00A32CB3" w:rsidRDefault="00C77C2C" w:rsidP="00C77C2C">
      <w:pPr>
        <w:jc w:val="both"/>
        <w:rPr>
          <w:rFonts w:cs="Arial"/>
          <w:i/>
        </w:rPr>
      </w:pPr>
    </w:p>
    <w:p w14:paraId="33B4B87C" w14:textId="77777777" w:rsidR="00C77C2C" w:rsidRPr="00A32CB3" w:rsidRDefault="00C77C2C" w:rsidP="00C77C2C">
      <w:pPr>
        <w:jc w:val="both"/>
        <w:rPr>
          <w:rFonts w:cs="Arial"/>
          <w:i/>
        </w:rPr>
      </w:pPr>
    </w:p>
    <w:p w14:paraId="37164563" w14:textId="77777777" w:rsidR="00C77C2C" w:rsidRDefault="00C77C2C" w:rsidP="00C77C2C">
      <w:pPr>
        <w:jc w:val="both"/>
        <w:rPr>
          <w:rFonts w:cs="Arial"/>
          <w:i/>
        </w:rPr>
      </w:pPr>
    </w:p>
    <w:p w14:paraId="6C70C6B9" w14:textId="77777777" w:rsidR="00C77C2C" w:rsidRDefault="00C77C2C" w:rsidP="00C77C2C">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0BEDE23D" w:rsidR="00671D5E" w:rsidRPr="00C77C2C" w:rsidRDefault="00671D5E" w:rsidP="00C77C2C"/>
    <w:sectPr w:rsidR="00671D5E" w:rsidRPr="00C77C2C"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2CD2" w14:textId="77777777" w:rsidR="00184926" w:rsidRDefault="00184926">
      <w:r>
        <w:separator/>
      </w:r>
    </w:p>
  </w:endnote>
  <w:endnote w:type="continuationSeparator" w:id="0">
    <w:p w14:paraId="21C3CCE0" w14:textId="77777777" w:rsidR="00184926" w:rsidRDefault="0018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28EB9D8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64EA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64EA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12E6F518" w:rsidR="005A785E" w:rsidRPr="005A785E" w:rsidRDefault="005A785E" w:rsidP="002618E0">
          <w:pPr>
            <w:rPr>
              <w:noProof/>
            </w:rPr>
          </w:pPr>
        </w:p>
      </w:tc>
      <w:tc>
        <w:tcPr>
          <w:tcW w:w="4605" w:type="dxa"/>
        </w:tcPr>
        <w:p w14:paraId="7F44AF75" w14:textId="6A6B7C7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64EA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64EA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E784" w14:textId="77777777" w:rsidR="00184926" w:rsidRDefault="00184926">
      <w:r>
        <w:separator/>
      </w:r>
    </w:p>
  </w:footnote>
  <w:footnote w:type="continuationSeparator" w:id="0">
    <w:p w14:paraId="0C2D8514" w14:textId="77777777" w:rsidR="00184926" w:rsidRDefault="00184926">
      <w:r>
        <w:continuationSeparator/>
      </w:r>
    </w:p>
  </w:footnote>
  <w:footnote w:id="1">
    <w:p w14:paraId="2020B20E" w14:textId="77777777" w:rsidR="00C77C2C" w:rsidRPr="00FA2ACA" w:rsidRDefault="00C77C2C" w:rsidP="00C77C2C">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7930F4" w14:paraId="49298A7C" w14:textId="77777777" w:rsidTr="00A04B00">
      <w:tc>
        <w:tcPr>
          <w:tcW w:w="4039" w:type="dxa"/>
          <w:tcBorders>
            <w:top w:val="single" w:sz="4" w:space="0" w:color="auto"/>
          </w:tcBorders>
        </w:tcPr>
        <w:p w14:paraId="3D964F47" w14:textId="5147C16D" w:rsidR="00C0552D" w:rsidRPr="007930F4" w:rsidRDefault="007930F4" w:rsidP="00A1445A">
          <w:pPr>
            <w:ind w:right="6"/>
            <w:jc w:val="both"/>
            <w:rPr>
              <w:rFonts w:cs="Arial"/>
              <w:color w:val="000000"/>
              <w:sz w:val="16"/>
              <w:szCs w:val="16"/>
            </w:rPr>
          </w:pPr>
          <w:r w:rsidRPr="007930F4">
            <w:rPr>
              <w:rFonts w:cs="Arial"/>
              <w:color w:val="000000"/>
              <w:sz w:val="16"/>
              <w:szCs w:val="16"/>
            </w:rPr>
            <w:t>NMV</w:t>
          </w:r>
          <w:r w:rsidR="00027B02">
            <w:rPr>
              <w:rFonts w:cs="Arial"/>
              <w:color w:val="000000"/>
              <w:sz w:val="16"/>
              <w:szCs w:val="16"/>
            </w:rPr>
            <w:t xml:space="preserve"> </w:t>
          </w:r>
          <w:r w:rsidR="008B7939">
            <w:rPr>
              <w:rFonts w:cs="Arial"/>
              <w:color w:val="000000"/>
              <w:sz w:val="16"/>
              <w:szCs w:val="16"/>
            </w:rPr>
            <w:t>-</w:t>
          </w:r>
          <w:r w:rsidR="00027B02">
            <w:rPr>
              <w:rFonts w:cs="Arial"/>
              <w:color w:val="000000"/>
              <w:sz w:val="16"/>
              <w:szCs w:val="16"/>
            </w:rPr>
            <w:t xml:space="preserve"> </w:t>
          </w:r>
          <w:r w:rsidR="008B7939">
            <w:rPr>
              <w:rFonts w:cs="Arial"/>
              <w:color w:val="000000"/>
              <w:sz w:val="16"/>
              <w:szCs w:val="16"/>
            </w:rPr>
            <w:t>GRADNJA</w:t>
          </w:r>
        </w:p>
      </w:tc>
      <w:tc>
        <w:tcPr>
          <w:tcW w:w="1418" w:type="dxa"/>
          <w:tcBorders>
            <w:top w:val="single" w:sz="4" w:space="0" w:color="auto"/>
          </w:tcBorders>
        </w:tcPr>
        <w:p w14:paraId="4A6C2145" w14:textId="77777777" w:rsidR="00C0552D" w:rsidRPr="007930F4" w:rsidRDefault="00C0552D" w:rsidP="00C0552D">
          <w:pPr>
            <w:rPr>
              <w:rFonts w:cs="Arial"/>
              <w:color w:val="000000"/>
              <w:sz w:val="16"/>
              <w:szCs w:val="16"/>
            </w:rPr>
          </w:pPr>
        </w:p>
      </w:tc>
      <w:tc>
        <w:tcPr>
          <w:tcW w:w="3775" w:type="dxa"/>
          <w:tcBorders>
            <w:top w:val="single" w:sz="4" w:space="0" w:color="auto"/>
          </w:tcBorders>
        </w:tcPr>
        <w:p w14:paraId="31454309" w14:textId="16F74971" w:rsidR="00C0552D" w:rsidRPr="007930F4" w:rsidRDefault="00144B8D" w:rsidP="002075F4">
          <w:pPr>
            <w:pStyle w:val="Telobesedila"/>
            <w:jc w:val="right"/>
            <w:rPr>
              <w:rFonts w:cs="Arial"/>
              <w:sz w:val="16"/>
              <w:szCs w:val="16"/>
            </w:rPr>
          </w:pPr>
          <w:r w:rsidRPr="007930F4">
            <w:rPr>
              <w:rFonts w:cs="Arial"/>
              <w:sz w:val="16"/>
              <w:szCs w:val="16"/>
            </w:rPr>
            <w:t xml:space="preserve">OBR </w:t>
          </w:r>
          <w:r w:rsidR="00AE57CA" w:rsidRPr="007930F4">
            <w:rPr>
              <w:rFonts w:cs="Arial"/>
              <w:sz w:val="16"/>
              <w:szCs w:val="16"/>
            </w:rPr>
            <w:t>–</w:t>
          </w:r>
          <w:r w:rsidRPr="007930F4">
            <w:rPr>
              <w:rFonts w:cs="Arial"/>
              <w:sz w:val="16"/>
              <w:szCs w:val="16"/>
            </w:rPr>
            <w:t xml:space="preserve"> </w:t>
          </w:r>
          <w:r w:rsidR="00AE57CA" w:rsidRPr="007930F4">
            <w:rPr>
              <w:rFonts w:cs="Arial"/>
              <w:sz w:val="16"/>
              <w:szCs w:val="16"/>
            </w:rPr>
            <w:t>2.0</w:t>
          </w:r>
          <w:r w:rsidR="002075F4" w:rsidRPr="007930F4">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418133650">
    <w:abstractNumId w:val="3"/>
  </w:num>
  <w:num w:numId="2" w16cid:durableId="313491065">
    <w:abstractNumId w:val="7"/>
  </w:num>
  <w:num w:numId="3" w16cid:durableId="1942101321">
    <w:abstractNumId w:val="2"/>
  </w:num>
  <w:num w:numId="4" w16cid:durableId="226380556">
    <w:abstractNumId w:val="1"/>
  </w:num>
  <w:num w:numId="5" w16cid:durableId="838499577">
    <w:abstractNumId w:val="5"/>
  </w:num>
  <w:num w:numId="6" w16cid:durableId="1734232130">
    <w:abstractNumId w:val="0"/>
  </w:num>
  <w:num w:numId="7" w16cid:durableId="842087004">
    <w:abstractNumId w:val="11"/>
  </w:num>
  <w:num w:numId="8" w16cid:durableId="345181113">
    <w:abstractNumId w:val="10"/>
  </w:num>
  <w:num w:numId="9" w16cid:durableId="1916236869">
    <w:abstractNumId w:val="8"/>
  </w:num>
  <w:num w:numId="10" w16cid:durableId="735280654">
    <w:abstractNumId w:val="6"/>
  </w:num>
  <w:num w:numId="11" w16cid:durableId="325327070">
    <w:abstractNumId w:val="4"/>
  </w:num>
  <w:num w:numId="12" w16cid:durableId="7597205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19B7"/>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84926"/>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0F55"/>
    <w:rsid w:val="002E1329"/>
    <w:rsid w:val="002E2FD3"/>
    <w:rsid w:val="002E6B63"/>
    <w:rsid w:val="002F0041"/>
    <w:rsid w:val="002F16AA"/>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3F74B7"/>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46B6C"/>
    <w:rsid w:val="00767A5A"/>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17158"/>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227F0"/>
    <w:rsid w:val="00945B2B"/>
    <w:rsid w:val="00946104"/>
    <w:rsid w:val="009514DD"/>
    <w:rsid w:val="0095198A"/>
    <w:rsid w:val="00953938"/>
    <w:rsid w:val="00965BB4"/>
    <w:rsid w:val="00981165"/>
    <w:rsid w:val="00987EDE"/>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4FB"/>
    <w:rsid w:val="00A515E0"/>
    <w:rsid w:val="00A55B4C"/>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B5CDA"/>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C2C"/>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4EA7"/>
    <w:rsid w:val="00F65355"/>
    <w:rsid w:val="00F70BB8"/>
    <w:rsid w:val="00F71C13"/>
    <w:rsid w:val="00F758D0"/>
    <w:rsid w:val="00F92D1D"/>
    <w:rsid w:val="00F94B26"/>
    <w:rsid w:val="00FA340B"/>
    <w:rsid w:val="00FA493D"/>
    <w:rsid w:val="00FB174F"/>
    <w:rsid w:val="00FB4D34"/>
    <w:rsid w:val="00FC4EB7"/>
    <w:rsid w:val="00FC6CF0"/>
    <w:rsid w:val="00FC6DCD"/>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081FE-9942-46BA-8C84-BE5E37D4735A}">
  <ds:schemaRefs>
    <ds:schemaRef ds:uri="http://schemas.openxmlformats.org/officeDocument/2006/bibliography"/>
  </ds:schemaRefs>
</ds:datastoreItem>
</file>

<file path=customXml/itemProps2.xml><?xml version="1.0" encoding="utf-8"?>
<ds:datastoreItem xmlns:ds="http://schemas.openxmlformats.org/officeDocument/2006/customXml" ds:itemID="{CABCB914-8868-4170-8BCF-C9AFC18DB6D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A1A87AFF-1CC5-4704-9324-6C0DB27E3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591</Words>
  <Characters>3374</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3958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27</cp:revision>
  <cp:lastPrinted>2016-06-20T06:32:00Z</cp:lastPrinted>
  <dcterms:created xsi:type="dcterms:W3CDTF">2018-08-07T08:37:00Z</dcterms:created>
  <dcterms:modified xsi:type="dcterms:W3CDTF">2026-06-09T09:36:00Z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